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4C6" w:rsidRPr="002D3267" w:rsidRDefault="00D654C6" w:rsidP="00F62C28">
      <w:pPr>
        <w:widowControl/>
        <w:snapToGrid w:val="0"/>
        <w:rPr>
          <w:rFonts w:ascii="仿宋_GB2312" w:eastAsia="仿宋_GB2312" w:hAnsi="Tahoma" w:cs="Tahoma"/>
          <w:kern w:val="0"/>
          <w:sz w:val="28"/>
          <w:szCs w:val="28"/>
        </w:rPr>
      </w:pPr>
      <w:r w:rsidRPr="002D3267">
        <w:rPr>
          <w:rFonts w:ascii="仿宋_GB2312" w:eastAsia="仿宋_GB2312" w:hAnsi="Tahoma" w:cs="Tahoma" w:hint="eastAsia"/>
          <w:kern w:val="0"/>
          <w:sz w:val="28"/>
          <w:szCs w:val="28"/>
        </w:rPr>
        <w:t>附件</w:t>
      </w:r>
      <w:r w:rsidRPr="002D3267">
        <w:rPr>
          <w:rFonts w:ascii="仿宋_GB2312" w:eastAsia="仿宋_GB2312" w:hAnsi="Tahoma" w:cs="Tahoma"/>
          <w:kern w:val="0"/>
          <w:sz w:val="28"/>
          <w:szCs w:val="28"/>
        </w:rPr>
        <w:t>2</w:t>
      </w:r>
    </w:p>
    <w:p w:rsidR="00D654C6" w:rsidRPr="007A1DDC" w:rsidRDefault="00D654C6" w:rsidP="00B33039">
      <w:pPr>
        <w:widowControl/>
        <w:jc w:val="center"/>
        <w:rPr>
          <w:rFonts w:ascii="宋体" w:cs="Tahoma"/>
          <w:b/>
          <w:kern w:val="0"/>
          <w:sz w:val="36"/>
          <w:szCs w:val="36"/>
        </w:rPr>
      </w:pPr>
      <w:bookmarkStart w:id="0" w:name="_GoBack"/>
      <w:r w:rsidRPr="007A1DDC">
        <w:rPr>
          <w:rFonts w:ascii="宋体" w:hAnsi="宋体" w:cs="Tahoma" w:hint="eastAsia"/>
          <w:b/>
          <w:kern w:val="0"/>
          <w:sz w:val="36"/>
          <w:szCs w:val="36"/>
        </w:rPr>
        <w:t>后勤保障部绩效定档申报表</w:t>
      </w:r>
    </w:p>
    <w:bookmarkEnd w:id="0"/>
    <w:p w:rsidR="00D654C6" w:rsidRPr="004F1901" w:rsidRDefault="00D654C6" w:rsidP="001241A2">
      <w:pPr>
        <w:widowControl/>
        <w:jc w:val="left"/>
        <w:rPr>
          <w:rFonts w:ascii="仿宋_GB2312" w:eastAsia="仿宋_GB2312" w:hAnsi="宋体" w:cs="仿宋_GB2312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申报人姓名：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cs="仿宋_GB2312" w:hint="eastAsia"/>
          <w:sz w:val="32"/>
          <w:szCs w:val="32"/>
          <w:u w:val="single"/>
        </w:rPr>
        <w:t>邢春苗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   </w:t>
      </w:r>
      <w:r w:rsidRPr="004F1901">
        <w:rPr>
          <w:rFonts w:ascii="仿宋_GB2312" w:eastAsia="仿宋_GB2312" w:hAnsi="宋体" w:cs="仿宋_GB2312"/>
          <w:sz w:val="32"/>
          <w:szCs w:val="32"/>
        </w:rPr>
        <w:t xml:space="preserve"> </w:t>
      </w:r>
      <w:r>
        <w:rPr>
          <w:rFonts w:ascii="仿宋_GB2312" w:eastAsia="仿宋_GB2312" w:hAnsi="宋体" w:cs="仿宋_GB2312"/>
          <w:sz w:val="32"/>
          <w:szCs w:val="32"/>
        </w:rPr>
        <w:t xml:space="preserve">      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申报级档</w:t>
      </w:r>
      <w:r w:rsidRPr="004F1901">
        <w:rPr>
          <w:rFonts w:ascii="仿宋_GB2312" w:eastAsia="仿宋_GB2312" w:hAnsi="宋体" w:cs="仿宋_GB2312"/>
          <w:sz w:val="32"/>
          <w:szCs w:val="32"/>
        </w:rPr>
        <w:t>: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>10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</w:p>
    <w:p w:rsidR="00D654C6" w:rsidRPr="00B63ED8" w:rsidRDefault="00D654C6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一、基本信息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680"/>
        <w:gridCol w:w="1431"/>
        <w:gridCol w:w="1240"/>
        <w:gridCol w:w="2671"/>
      </w:tblGrid>
      <w:tr w:rsidR="00D654C6" w:rsidRPr="00473E86" w:rsidTr="00473E86">
        <w:trPr>
          <w:trHeight w:val="422"/>
        </w:trPr>
        <w:tc>
          <w:tcPr>
            <w:tcW w:w="2660" w:type="dxa"/>
            <w:vAlign w:val="center"/>
          </w:tcPr>
          <w:p w:rsidR="00D654C6" w:rsidRPr="00473E86" w:rsidRDefault="00D654C6" w:rsidP="00473E86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姓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2680" w:type="dxa"/>
            <w:vAlign w:val="center"/>
          </w:tcPr>
          <w:p w:rsidR="00D654C6" w:rsidRPr="00473E86" w:rsidRDefault="00D654C6" w:rsidP="00473E86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邢春苗</w:t>
            </w:r>
          </w:p>
        </w:tc>
        <w:tc>
          <w:tcPr>
            <w:tcW w:w="2671" w:type="dxa"/>
            <w:gridSpan w:val="2"/>
            <w:vAlign w:val="center"/>
          </w:tcPr>
          <w:p w:rsidR="00D654C6" w:rsidRPr="00473E86" w:rsidRDefault="00D654C6" w:rsidP="00473E86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D654C6" w:rsidRPr="00473E86" w:rsidRDefault="00D654C6" w:rsidP="00473E86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医疗服务中心</w:t>
            </w:r>
          </w:p>
        </w:tc>
      </w:tr>
      <w:tr w:rsidR="00D654C6" w:rsidRPr="00473E86" w:rsidTr="00473E86">
        <w:trPr>
          <w:trHeight w:val="427"/>
        </w:trPr>
        <w:tc>
          <w:tcPr>
            <w:tcW w:w="2660" w:type="dxa"/>
            <w:vAlign w:val="center"/>
          </w:tcPr>
          <w:p w:rsidR="00D654C6" w:rsidRPr="00473E86" w:rsidRDefault="00D654C6" w:rsidP="00473E86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D654C6" w:rsidRPr="00473E86" w:rsidRDefault="00D654C6" w:rsidP="00473E86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2012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10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月</w:t>
            </w:r>
          </w:p>
        </w:tc>
        <w:tc>
          <w:tcPr>
            <w:tcW w:w="2671" w:type="dxa"/>
            <w:gridSpan w:val="2"/>
            <w:vAlign w:val="center"/>
          </w:tcPr>
          <w:p w:rsidR="00D654C6" w:rsidRPr="00473E86" w:rsidRDefault="00D654C6" w:rsidP="00473E86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D654C6" w:rsidRPr="00473E86" w:rsidRDefault="00D654C6" w:rsidP="00473E86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13814705298</w:t>
            </w:r>
          </w:p>
        </w:tc>
      </w:tr>
      <w:tr w:rsidR="00D654C6" w:rsidRPr="00473E86" w:rsidTr="00473E86">
        <w:tc>
          <w:tcPr>
            <w:tcW w:w="2660" w:type="dxa"/>
          </w:tcPr>
          <w:p w:rsidR="00D654C6" w:rsidRPr="00473E86" w:rsidRDefault="00D654C6" w:rsidP="00473E86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D654C6" w:rsidRPr="00473E86" w:rsidRDefault="00D654C6" w:rsidP="00473E86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D654C6" w:rsidRPr="00473E86" w:rsidRDefault="00D654C6" w:rsidP="00473E86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14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5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26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日被南通大学聘为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主治医师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</w:rPr>
              <w:t>(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专业技术系列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)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中级职称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职务</w:t>
            </w:r>
          </w:p>
        </w:tc>
      </w:tr>
      <w:tr w:rsidR="00D654C6" w:rsidRPr="00473E86" w:rsidTr="00473E86">
        <w:tc>
          <w:tcPr>
            <w:tcW w:w="2660" w:type="dxa"/>
          </w:tcPr>
          <w:p w:rsidR="00D654C6" w:rsidRPr="00473E86" w:rsidRDefault="00D654C6" w:rsidP="00473E86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473E86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D654C6" w:rsidRPr="00473E86" w:rsidRDefault="00D654C6" w:rsidP="00473E86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07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12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26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日获得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临床医学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执业资格</w:t>
            </w:r>
          </w:p>
        </w:tc>
      </w:tr>
      <w:tr w:rsidR="00D654C6" w:rsidRPr="00473E86" w:rsidTr="00473E86">
        <w:tc>
          <w:tcPr>
            <w:tcW w:w="5340" w:type="dxa"/>
            <w:gridSpan w:val="2"/>
          </w:tcPr>
          <w:p w:rsidR="00D654C6" w:rsidRPr="00473E86" w:rsidRDefault="00D654C6" w:rsidP="00473E86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473E86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D654C6" w:rsidRPr="003F178E" w:rsidRDefault="00D654C6" w:rsidP="003F178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3F178E">
              <w:rPr>
                <w:rFonts w:ascii="仿宋_GB2312" w:eastAsia="仿宋_GB2312" w:hAnsi="宋体" w:cs="仿宋_GB2312" w:hint="eastAsia"/>
                <w:sz w:val="24"/>
                <w:szCs w:val="24"/>
              </w:rPr>
              <w:t>是</w:t>
            </w:r>
          </w:p>
        </w:tc>
        <w:tc>
          <w:tcPr>
            <w:tcW w:w="1240" w:type="dxa"/>
            <w:vAlign w:val="center"/>
          </w:tcPr>
          <w:p w:rsidR="00D654C6" w:rsidRPr="00473E86" w:rsidRDefault="00D654C6" w:rsidP="00473E86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473E86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 w:rsidR="00D654C6" w:rsidRPr="003F178E" w:rsidRDefault="00D654C6" w:rsidP="003F178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健康</w:t>
            </w:r>
          </w:p>
        </w:tc>
      </w:tr>
    </w:tbl>
    <w:p w:rsidR="00D654C6" w:rsidRDefault="00D654C6" w:rsidP="004F1901">
      <w:pPr>
        <w:widowControl/>
        <w:rPr>
          <w:rFonts w:asci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  <w:r w:rsidRPr="004F1901"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仿宋_GB2312"/>
          <w:b/>
          <w:sz w:val="32"/>
          <w:szCs w:val="32"/>
        </w:rPr>
        <w:t xml:space="preserve">                        </w:t>
      </w:r>
    </w:p>
    <w:p w:rsidR="00D654C6" w:rsidRDefault="00D654C6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</w:p>
    <w:p w:rsidR="00D654C6" w:rsidRPr="00B63ED8" w:rsidRDefault="00D654C6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二、前三年业绩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8789"/>
      </w:tblGrid>
      <w:tr w:rsidR="00D654C6" w:rsidRPr="00473E86" w:rsidTr="00473E86">
        <w:trPr>
          <w:trHeight w:val="748"/>
        </w:trPr>
        <w:tc>
          <w:tcPr>
            <w:tcW w:w="1951" w:type="dxa"/>
            <w:vAlign w:val="center"/>
          </w:tcPr>
          <w:p w:rsidR="00D654C6" w:rsidRPr="00473E86" w:rsidRDefault="00D654C6" w:rsidP="00473E86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D654C6" w:rsidRPr="00473E86" w:rsidRDefault="00D654C6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D654C6" w:rsidRPr="00473E86" w:rsidRDefault="00D654C6" w:rsidP="00473E86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  <w:p w:rsidR="00D654C6" w:rsidRPr="00473E86" w:rsidRDefault="00D654C6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</w:tc>
      </w:tr>
      <w:tr w:rsidR="00D654C6" w:rsidRPr="00473E86" w:rsidTr="00473E86">
        <w:trPr>
          <w:trHeight w:val="731"/>
        </w:trPr>
        <w:tc>
          <w:tcPr>
            <w:tcW w:w="1951" w:type="dxa"/>
            <w:vAlign w:val="center"/>
          </w:tcPr>
          <w:p w:rsidR="00D654C6" w:rsidRPr="00473E86" w:rsidRDefault="00D654C6" w:rsidP="00473E86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D654C6" w:rsidRPr="00473E86" w:rsidRDefault="00D654C6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D654C6" w:rsidRPr="00473E86" w:rsidRDefault="00D654C6" w:rsidP="00473E86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日因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（成果、经验）被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（机构）表彰</w:t>
            </w:r>
          </w:p>
          <w:p w:rsidR="00D654C6" w:rsidRPr="00473E86" w:rsidRDefault="00D654C6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日因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（成果、经验）在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（协会）展示交流</w:t>
            </w:r>
          </w:p>
        </w:tc>
      </w:tr>
      <w:tr w:rsidR="00D654C6" w:rsidRPr="00473E86" w:rsidTr="00473E86">
        <w:trPr>
          <w:trHeight w:val="522"/>
        </w:trPr>
        <w:tc>
          <w:tcPr>
            <w:tcW w:w="1951" w:type="dxa"/>
            <w:vAlign w:val="center"/>
          </w:tcPr>
          <w:p w:rsidR="00D654C6" w:rsidRPr="00473E86" w:rsidRDefault="00D654C6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D654C6" w:rsidRPr="00473E86" w:rsidRDefault="00D654C6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2017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优秀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2018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</w:t>
            </w:r>
          </w:p>
        </w:tc>
      </w:tr>
      <w:tr w:rsidR="00D654C6" w:rsidRPr="00473E86" w:rsidTr="00473E86">
        <w:trPr>
          <w:trHeight w:val="746"/>
        </w:trPr>
        <w:tc>
          <w:tcPr>
            <w:tcW w:w="1951" w:type="dxa"/>
            <w:vAlign w:val="center"/>
          </w:tcPr>
          <w:p w:rsidR="00D654C6" w:rsidRPr="00473E86" w:rsidRDefault="00D654C6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D654C6" w:rsidRPr="00473E86" w:rsidRDefault="00D654C6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年度在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科室（中心）受聘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管理岗位</w:t>
            </w:r>
          </w:p>
          <w:p w:rsidR="00D654C6" w:rsidRPr="00473E86" w:rsidRDefault="00D654C6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年度在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科室（中心）从事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管理性工作</w:t>
            </w:r>
          </w:p>
        </w:tc>
      </w:tr>
      <w:tr w:rsidR="00D654C6" w:rsidRPr="00473E86" w:rsidTr="00473E86">
        <w:trPr>
          <w:trHeight w:val="1185"/>
        </w:trPr>
        <w:tc>
          <w:tcPr>
            <w:tcW w:w="1951" w:type="dxa"/>
            <w:vAlign w:val="center"/>
          </w:tcPr>
          <w:p w:rsidR="00D654C6" w:rsidRPr="00473E86" w:rsidRDefault="00D654C6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D654C6" w:rsidRPr="00473E86" w:rsidRDefault="00D654C6" w:rsidP="00473E86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36"/>
                <w:szCs w:val="36"/>
              </w:rPr>
            </w:pP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 w:rsidRPr="00473E86">
              <w:rPr>
                <w:rFonts w:ascii="仿宋_GB2312" w:eastAsia="仿宋_GB2312" w:hAnsi="Tahoma" w:cs="Tahoma"/>
                <w:kern w:val="0"/>
                <w:sz w:val="44"/>
                <w:szCs w:val="44"/>
              </w:rPr>
              <w:t xml:space="preserve"> 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参与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</w:p>
          <w:p w:rsidR="00D654C6" w:rsidRPr="00473E86" w:rsidRDefault="00D654C6" w:rsidP="00D654C6">
            <w:pPr>
              <w:widowControl/>
              <w:ind w:firstLineChars="50" w:firstLine="3168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制订本单位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等工作方案</w:t>
            </w:r>
          </w:p>
          <w:p w:rsidR="00D654C6" w:rsidRPr="00473E86" w:rsidRDefault="00D654C6" w:rsidP="00D654C6">
            <w:pPr>
              <w:widowControl/>
              <w:ind w:firstLineChars="50" w:firstLine="3168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实施本单位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等专项工作</w:t>
            </w:r>
          </w:p>
        </w:tc>
      </w:tr>
    </w:tbl>
    <w:p w:rsidR="00D654C6" w:rsidRDefault="00D654C6" w:rsidP="004F1901">
      <w:pPr>
        <w:widowControl/>
        <w:rPr>
          <w:rFonts w:asci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  <w:r w:rsidRPr="004F1901"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仿宋_GB2312"/>
          <w:b/>
          <w:sz w:val="32"/>
          <w:szCs w:val="32"/>
        </w:rPr>
        <w:t xml:space="preserve"> </w:t>
      </w:r>
    </w:p>
    <w:p w:rsidR="00D654C6" w:rsidRDefault="00D654C6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</w:p>
    <w:p w:rsidR="00D654C6" w:rsidRDefault="00D654C6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三、其它说明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4820"/>
        <w:gridCol w:w="1559"/>
        <w:gridCol w:w="1785"/>
      </w:tblGrid>
      <w:tr w:rsidR="00D654C6" w:rsidRPr="00473E86" w:rsidTr="00473E86">
        <w:tc>
          <w:tcPr>
            <w:tcW w:w="2518" w:type="dxa"/>
            <w:vAlign w:val="center"/>
          </w:tcPr>
          <w:p w:rsidR="00D654C6" w:rsidRPr="00473E86" w:rsidRDefault="00D654C6" w:rsidP="00473E86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D654C6" w:rsidRPr="004C57A3" w:rsidRDefault="00D654C6" w:rsidP="00473E86">
            <w:pPr>
              <w:widowControl/>
              <w:jc w:val="left"/>
              <w:rPr>
                <w:rFonts w:ascii="宋体" w:cs="仿宋_GB2312"/>
                <w:sz w:val="24"/>
                <w:szCs w:val="24"/>
              </w:rPr>
            </w:pPr>
            <w:r w:rsidRPr="004C57A3">
              <w:rPr>
                <w:rFonts w:ascii="宋体" w:cs="仿宋_GB2312" w:hint="eastAsia"/>
                <w:sz w:val="24"/>
                <w:szCs w:val="24"/>
              </w:rPr>
              <w:t>较紧密</w:t>
            </w:r>
          </w:p>
        </w:tc>
        <w:tc>
          <w:tcPr>
            <w:tcW w:w="1559" w:type="dxa"/>
            <w:vAlign w:val="center"/>
          </w:tcPr>
          <w:p w:rsidR="00D654C6" w:rsidRPr="00473E86" w:rsidRDefault="00D654C6" w:rsidP="00473E86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D654C6" w:rsidRPr="004C57A3" w:rsidRDefault="00D654C6" w:rsidP="00473E86">
            <w:pPr>
              <w:widowControl/>
              <w:jc w:val="left"/>
              <w:rPr>
                <w:rFonts w:ascii="宋体" w:cs="仿宋_GB2312"/>
                <w:sz w:val="24"/>
                <w:szCs w:val="24"/>
              </w:rPr>
            </w:pPr>
            <w:r w:rsidRPr="004C57A3">
              <w:rPr>
                <w:rFonts w:ascii="宋体" w:cs="仿宋_GB2312"/>
                <w:sz w:val="24"/>
                <w:szCs w:val="24"/>
              </w:rPr>
              <w:t>5</w:t>
            </w:r>
            <w:r w:rsidRPr="004C57A3">
              <w:rPr>
                <w:rFonts w:ascii="宋体" w:cs="仿宋_GB2312" w:hint="eastAsia"/>
                <w:sz w:val="24"/>
                <w:szCs w:val="24"/>
              </w:rPr>
              <w:t>年</w:t>
            </w:r>
          </w:p>
        </w:tc>
      </w:tr>
      <w:tr w:rsidR="00D654C6" w:rsidRPr="00473E86" w:rsidTr="00473E86">
        <w:trPr>
          <w:trHeight w:val="435"/>
        </w:trPr>
        <w:tc>
          <w:tcPr>
            <w:tcW w:w="2518" w:type="dxa"/>
            <w:vAlign w:val="center"/>
          </w:tcPr>
          <w:p w:rsidR="00D654C6" w:rsidRPr="00473E86" w:rsidRDefault="00D654C6" w:rsidP="00473E86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D654C6" w:rsidRPr="004C57A3" w:rsidRDefault="00D654C6" w:rsidP="00473E86">
            <w:pPr>
              <w:widowControl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cs="仿宋_GB2312" w:hint="eastAsia"/>
                <w:szCs w:val="21"/>
              </w:rPr>
              <w:t>在很好</w:t>
            </w:r>
            <w:r w:rsidRPr="004C57A3">
              <w:rPr>
                <w:rFonts w:ascii="宋体" w:cs="仿宋_GB2312" w:hint="eastAsia"/>
                <w:szCs w:val="21"/>
              </w:rPr>
              <w:t>完成科室工作的同时，近</w:t>
            </w:r>
            <w:r w:rsidRPr="004C57A3">
              <w:rPr>
                <w:rFonts w:ascii="宋体" w:cs="仿宋_GB2312"/>
                <w:szCs w:val="21"/>
              </w:rPr>
              <w:t>3</w:t>
            </w:r>
            <w:r>
              <w:rPr>
                <w:rFonts w:ascii="宋体" w:cs="仿宋_GB2312" w:hint="eastAsia"/>
                <w:szCs w:val="21"/>
              </w:rPr>
              <w:t>年</w:t>
            </w:r>
            <w:r w:rsidRPr="004C57A3">
              <w:rPr>
                <w:rFonts w:ascii="宋体" w:cs="仿宋_GB2312" w:hint="eastAsia"/>
                <w:szCs w:val="21"/>
              </w:rPr>
              <w:t>内发表论文</w:t>
            </w:r>
            <w:r w:rsidRPr="004C57A3">
              <w:rPr>
                <w:rFonts w:ascii="宋体" w:cs="仿宋_GB2312"/>
                <w:szCs w:val="21"/>
              </w:rPr>
              <w:t>1</w:t>
            </w:r>
            <w:r w:rsidRPr="004C57A3">
              <w:rPr>
                <w:rFonts w:ascii="宋体" w:cs="仿宋_GB2312" w:hint="eastAsia"/>
                <w:szCs w:val="21"/>
              </w:rPr>
              <w:t>篇</w:t>
            </w:r>
            <w:r>
              <w:rPr>
                <w:rFonts w:ascii="宋体" w:cs="仿宋_GB2312" w:hint="eastAsia"/>
                <w:szCs w:val="21"/>
              </w:rPr>
              <w:t>（第一作者）</w:t>
            </w:r>
            <w:r w:rsidRPr="004C57A3">
              <w:rPr>
                <w:rFonts w:ascii="宋体" w:cs="仿宋_GB2312" w:hint="eastAsia"/>
                <w:szCs w:val="21"/>
              </w:rPr>
              <w:t>，参与（前</w:t>
            </w:r>
            <w:r w:rsidRPr="004C57A3">
              <w:rPr>
                <w:rFonts w:ascii="宋体" w:cs="仿宋_GB2312"/>
                <w:szCs w:val="21"/>
              </w:rPr>
              <w:t>3</w:t>
            </w:r>
            <w:r w:rsidRPr="004C57A3">
              <w:rPr>
                <w:rFonts w:ascii="宋体" w:cs="仿宋_GB2312" w:hint="eastAsia"/>
                <w:szCs w:val="21"/>
              </w:rPr>
              <w:t>名）市级课题</w:t>
            </w:r>
            <w:r>
              <w:rPr>
                <w:rFonts w:ascii="宋体" w:cs="仿宋_GB2312"/>
                <w:szCs w:val="21"/>
              </w:rPr>
              <w:t>2</w:t>
            </w:r>
            <w:r>
              <w:rPr>
                <w:rFonts w:ascii="宋体" w:cs="仿宋_GB2312" w:hint="eastAsia"/>
                <w:szCs w:val="21"/>
              </w:rPr>
              <w:t>项。</w:t>
            </w:r>
          </w:p>
        </w:tc>
        <w:tc>
          <w:tcPr>
            <w:tcW w:w="1559" w:type="dxa"/>
            <w:vAlign w:val="center"/>
          </w:tcPr>
          <w:p w:rsidR="00D654C6" w:rsidRPr="00473E86" w:rsidRDefault="00D654C6" w:rsidP="00473E86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 w:rsidR="00D654C6" w:rsidRPr="004C57A3" w:rsidRDefault="00D654C6" w:rsidP="00473E86">
            <w:pPr>
              <w:widowControl/>
              <w:jc w:val="left"/>
              <w:rPr>
                <w:rFonts w:ascii="宋体" w:cs="仿宋_GB2312"/>
                <w:sz w:val="24"/>
                <w:szCs w:val="24"/>
              </w:rPr>
            </w:pPr>
            <w:r>
              <w:rPr>
                <w:rFonts w:ascii="宋体" w:cs="仿宋_GB2312"/>
                <w:sz w:val="24"/>
                <w:szCs w:val="24"/>
              </w:rPr>
              <w:t>13</w:t>
            </w:r>
            <w:r w:rsidRPr="004C57A3">
              <w:rPr>
                <w:rFonts w:ascii="宋体" w:cs="仿宋_GB2312" w:hint="eastAsia"/>
                <w:sz w:val="24"/>
                <w:szCs w:val="24"/>
              </w:rPr>
              <w:t>年</w:t>
            </w:r>
          </w:p>
        </w:tc>
      </w:tr>
    </w:tbl>
    <w:p w:rsidR="00D654C6" w:rsidRDefault="00D654C6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D654C6" w:rsidRDefault="00D654C6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D654C6" w:rsidRDefault="00D654C6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D654C6" w:rsidRDefault="00D654C6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D654C6" w:rsidRDefault="00D654C6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申报人签字：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      </w:t>
      </w:r>
    </w:p>
    <w:p w:rsidR="00D654C6" w:rsidRDefault="00D654C6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期：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</w:p>
    <w:p w:rsidR="00D654C6" w:rsidRDefault="00D654C6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D654C6" w:rsidRPr="00CD4654" w:rsidRDefault="00D654C6" w:rsidP="00CD4654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D654C6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4C6" w:rsidRDefault="00D654C6" w:rsidP="00EC21C8">
      <w:r>
        <w:separator/>
      </w:r>
    </w:p>
  </w:endnote>
  <w:endnote w:type="continuationSeparator" w:id="0">
    <w:p w:rsidR="00D654C6" w:rsidRDefault="00D654C6" w:rsidP="00E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4C6" w:rsidRDefault="00D654C6" w:rsidP="00EC21C8">
      <w:r>
        <w:separator/>
      </w:r>
    </w:p>
  </w:footnote>
  <w:footnote w:type="continuationSeparator" w:id="0">
    <w:p w:rsidR="00D654C6" w:rsidRDefault="00D654C6" w:rsidP="00EC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466"/>
    <w:rsid w:val="00055153"/>
    <w:rsid w:val="00072CBA"/>
    <w:rsid w:val="00073BDD"/>
    <w:rsid w:val="000862FC"/>
    <w:rsid w:val="00087273"/>
    <w:rsid w:val="000D69B7"/>
    <w:rsid w:val="000E4C50"/>
    <w:rsid w:val="000E7B79"/>
    <w:rsid w:val="001206BA"/>
    <w:rsid w:val="001241A2"/>
    <w:rsid w:val="001518A8"/>
    <w:rsid w:val="002134C8"/>
    <w:rsid w:val="00235CCB"/>
    <w:rsid w:val="00264232"/>
    <w:rsid w:val="0027057B"/>
    <w:rsid w:val="00272D0D"/>
    <w:rsid w:val="002B6740"/>
    <w:rsid w:val="002D3267"/>
    <w:rsid w:val="002D7647"/>
    <w:rsid w:val="002F44DB"/>
    <w:rsid w:val="002F701F"/>
    <w:rsid w:val="00331820"/>
    <w:rsid w:val="0035462C"/>
    <w:rsid w:val="00354C6A"/>
    <w:rsid w:val="0035612D"/>
    <w:rsid w:val="003830AE"/>
    <w:rsid w:val="00383F79"/>
    <w:rsid w:val="00397922"/>
    <w:rsid w:val="003D7414"/>
    <w:rsid w:val="003F178E"/>
    <w:rsid w:val="004053A5"/>
    <w:rsid w:val="00445D8E"/>
    <w:rsid w:val="004531D7"/>
    <w:rsid w:val="00473E86"/>
    <w:rsid w:val="00494658"/>
    <w:rsid w:val="004C57A3"/>
    <w:rsid w:val="004F1901"/>
    <w:rsid w:val="004F1C81"/>
    <w:rsid w:val="004F6AE1"/>
    <w:rsid w:val="00501C4B"/>
    <w:rsid w:val="00556611"/>
    <w:rsid w:val="00590086"/>
    <w:rsid w:val="005A5246"/>
    <w:rsid w:val="005D17D4"/>
    <w:rsid w:val="00604EB9"/>
    <w:rsid w:val="006117E9"/>
    <w:rsid w:val="00616C17"/>
    <w:rsid w:val="00664DCA"/>
    <w:rsid w:val="00671E1B"/>
    <w:rsid w:val="006810DE"/>
    <w:rsid w:val="00713208"/>
    <w:rsid w:val="00747069"/>
    <w:rsid w:val="00794A24"/>
    <w:rsid w:val="007A1DDC"/>
    <w:rsid w:val="007C7189"/>
    <w:rsid w:val="007D4466"/>
    <w:rsid w:val="008014DF"/>
    <w:rsid w:val="00857CC3"/>
    <w:rsid w:val="008B3256"/>
    <w:rsid w:val="009B30B1"/>
    <w:rsid w:val="009D103F"/>
    <w:rsid w:val="009D38CB"/>
    <w:rsid w:val="009E350A"/>
    <w:rsid w:val="00A32438"/>
    <w:rsid w:val="00A54639"/>
    <w:rsid w:val="00A75348"/>
    <w:rsid w:val="00AD20D4"/>
    <w:rsid w:val="00AD2395"/>
    <w:rsid w:val="00AF0E2E"/>
    <w:rsid w:val="00B058E5"/>
    <w:rsid w:val="00B23564"/>
    <w:rsid w:val="00B33039"/>
    <w:rsid w:val="00B35A2E"/>
    <w:rsid w:val="00B63ED8"/>
    <w:rsid w:val="00B668C5"/>
    <w:rsid w:val="00B86583"/>
    <w:rsid w:val="00BA15AB"/>
    <w:rsid w:val="00BB2843"/>
    <w:rsid w:val="00BE1C53"/>
    <w:rsid w:val="00BE2236"/>
    <w:rsid w:val="00C12237"/>
    <w:rsid w:val="00CB3B9A"/>
    <w:rsid w:val="00CD4654"/>
    <w:rsid w:val="00CE0BFE"/>
    <w:rsid w:val="00CE637C"/>
    <w:rsid w:val="00CF50D6"/>
    <w:rsid w:val="00D051D6"/>
    <w:rsid w:val="00D05DEE"/>
    <w:rsid w:val="00D072BD"/>
    <w:rsid w:val="00D40C11"/>
    <w:rsid w:val="00D4359B"/>
    <w:rsid w:val="00D654C6"/>
    <w:rsid w:val="00DE097A"/>
    <w:rsid w:val="00E023A9"/>
    <w:rsid w:val="00E10AB2"/>
    <w:rsid w:val="00E61AF4"/>
    <w:rsid w:val="00E9508B"/>
    <w:rsid w:val="00EA523E"/>
    <w:rsid w:val="00EA6F9A"/>
    <w:rsid w:val="00EB25BA"/>
    <w:rsid w:val="00EC21C8"/>
    <w:rsid w:val="00ED0AA3"/>
    <w:rsid w:val="00F04CE8"/>
    <w:rsid w:val="00F109E0"/>
    <w:rsid w:val="00F10A22"/>
    <w:rsid w:val="00F26ABC"/>
    <w:rsid w:val="00F43852"/>
    <w:rsid w:val="00F62C28"/>
    <w:rsid w:val="00F91803"/>
    <w:rsid w:val="00F94A12"/>
    <w:rsid w:val="00F966EB"/>
    <w:rsid w:val="00FA7923"/>
    <w:rsid w:val="00FB3BF0"/>
    <w:rsid w:val="00FE3BCB"/>
    <w:rsid w:val="00FF626D"/>
    <w:rsid w:val="00FF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46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4C6A"/>
    <w:pPr>
      <w:ind w:firstLineChars="200" w:firstLine="420"/>
    </w:pPr>
  </w:style>
  <w:style w:type="table" w:styleId="TableGrid">
    <w:name w:val="Table Grid"/>
    <w:basedOn w:val="TableNormal"/>
    <w:uiPriority w:val="99"/>
    <w:rsid w:val="004531D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35CCB"/>
    <w:rPr>
      <w:rFonts w:cs="Times New Roman"/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rsid w:val="00AF0E2E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AF0E2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8658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658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21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C21C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962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1</Pages>
  <Words>167</Words>
  <Characters>956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系统管理员</dc:creator>
  <cp:keywords/>
  <dc:description/>
  <cp:lastModifiedBy>系统管理员</cp:lastModifiedBy>
  <cp:revision>11</cp:revision>
  <cp:lastPrinted>2019-07-22T02:25:00Z</cp:lastPrinted>
  <dcterms:created xsi:type="dcterms:W3CDTF">2019-07-19T06:51:00Z</dcterms:created>
  <dcterms:modified xsi:type="dcterms:W3CDTF">2019-07-22T02:25:00Z</dcterms:modified>
</cp:coreProperties>
</file>